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53D02">
        <w:rPr>
          <w:rFonts w:cs="Arial"/>
          <w:b/>
          <w:caps/>
          <w:sz w:val="28"/>
          <w:szCs w:val="28"/>
        </w:rPr>
        <w:t>1</w:t>
      </w:r>
      <w:r w:rsidR="0032578D">
        <w:rPr>
          <w:rFonts w:cs="Arial"/>
          <w:b/>
          <w:caps/>
          <w:sz w:val="28"/>
          <w:szCs w:val="28"/>
        </w:rPr>
        <w:t>3</w:t>
      </w:r>
      <w:r w:rsidR="00866262">
        <w:rPr>
          <w:rFonts w:cs="Arial"/>
          <w:b/>
          <w:caps/>
          <w:sz w:val="28"/>
          <w:szCs w:val="28"/>
        </w:rPr>
        <w:t>42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91530" w:rsidP="00A614B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Capina em toda a extensão de área localizada defronte do nº 678 da Rua Maria Osória Nogueira, no Bairro Cidade Salvador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8C5CE2">
        <w:rPr>
          <w:rFonts w:cs="Arial"/>
        </w:rPr>
        <w:t xml:space="preserve">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E061C6">
        <w:rPr>
          <w:rFonts w:cs="Arial"/>
        </w:rPr>
        <w:t xml:space="preserve">, pelo setor competente da Secretaria de </w:t>
      </w:r>
      <w:r w:rsidR="00C72C65">
        <w:rPr>
          <w:rFonts w:cs="Arial"/>
        </w:rPr>
        <w:t>M</w:t>
      </w:r>
      <w:r w:rsidR="009E6096">
        <w:rPr>
          <w:rFonts w:cs="Arial"/>
        </w:rPr>
        <w:t>eio Ambiente</w:t>
      </w:r>
      <w:r w:rsidR="00E061C6">
        <w:rPr>
          <w:rFonts w:cs="Arial"/>
        </w:rPr>
        <w:t>,</w:t>
      </w:r>
      <w:r w:rsidR="00F67581">
        <w:rPr>
          <w:rFonts w:cs="Arial"/>
        </w:rPr>
        <w:t xml:space="preserve"> </w:t>
      </w:r>
      <w:r w:rsidR="00EB7CAE">
        <w:rPr>
          <w:rFonts w:cs="Arial"/>
        </w:rPr>
        <w:t xml:space="preserve">visando </w:t>
      </w:r>
      <w:r w:rsidR="001731D8">
        <w:rPr>
          <w:rFonts w:cs="Arial"/>
        </w:rPr>
        <w:t>à</w:t>
      </w:r>
      <w:r w:rsidR="003B27BB" w:rsidRPr="003B27BB">
        <w:rPr>
          <w:rFonts w:cs="Arial"/>
          <w:sz w:val="20"/>
          <w:szCs w:val="20"/>
        </w:rPr>
        <w:t xml:space="preserve"> </w:t>
      </w:r>
      <w:r w:rsidR="004546B7">
        <w:rPr>
          <w:rFonts w:cs="Arial"/>
        </w:rPr>
        <w:t>capina em toda a extensão de área localizada defronte do nº 678 da Rua Maria Osória Nogueira, no Bairro Cidade Salvador</w:t>
      </w:r>
      <w:r w:rsidR="00584E86">
        <w:rPr>
          <w:rFonts w:cs="Arial"/>
        </w:rPr>
        <w:t>.</w:t>
      </w:r>
    </w:p>
    <w:p w:rsidR="001614EC" w:rsidRDefault="005C008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5C0081">
        <w:rPr>
          <w:rFonts w:cs="Arial"/>
        </w:rPr>
        <w:t>Conforme foto</w:t>
      </w:r>
      <w:r w:rsidR="00C55034">
        <w:rPr>
          <w:rFonts w:cs="Arial"/>
        </w:rPr>
        <w:t>s</w:t>
      </w:r>
      <w:r w:rsidRPr="005C0081">
        <w:rPr>
          <w:rFonts w:cs="Arial"/>
        </w:rPr>
        <w:t xml:space="preserve"> anexa</w:t>
      </w:r>
      <w:r w:rsidR="00C55034">
        <w:rPr>
          <w:rFonts w:cs="Arial"/>
        </w:rPr>
        <w:t>s e segundo relatos de munícipes</w:t>
      </w:r>
      <w:r w:rsidR="001C4E03" w:rsidRPr="001C4E03">
        <w:rPr>
          <w:rFonts w:cs="Arial"/>
        </w:rPr>
        <w:t xml:space="preserve">, </w:t>
      </w:r>
      <w:r w:rsidR="00AA1CC4">
        <w:rPr>
          <w:rFonts w:cs="Arial"/>
        </w:rPr>
        <w:t xml:space="preserve">o referido </w:t>
      </w:r>
      <w:r w:rsidR="00C55034">
        <w:rPr>
          <w:rFonts w:cs="Arial"/>
        </w:rPr>
        <w:t xml:space="preserve">local tornou-se propício para a proliferação de animais peçonhentos, bem como dificulta a passagem </w:t>
      </w:r>
      <w:r w:rsidR="002B7D7A">
        <w:rPr>
          <w:rFonts w:cs="Arial"/>
        </w:rPr>
        <w:t>dos pedestres pelo local</w:t>
      </w:r>
      <w:r w:rsidR="000A2C07" w:rsidRPr="0006434C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13036">
        <w:rPr>
          <w:rFonts w:cs="Arial"/>
        </w:rPr>
        <w:t>1</w:t>
      </w:r>
      <w:r w:rsidR="002B7D7A">
        <w:rPr>
          <w:rFonts w:cs="Arial"/>
        </w:rPr>
        <w:t>9</w:t>
      </w:r>
      <w:r w:rsidR="00DD6483">
        <w:rPr>
          <w:rFonts w:cs="Arial"/>
        </w:rPr>
        <w:t xml:space="preserve"> de </w:t>
      </w:r>
      <w:r w:rsidR="00113036">
        <w:rPr>
          <w:rFonts w:cs="Arial"/>
        </w:rPr>
        <w:t xml:space="preserve">maio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90CF2" w:rsidRPr="005D429C" w:rsidRDefault="00D90CF2" w:rsidP="00D90CF2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D90CF2" w:rsidRPr="005D429C" w:rsidRDefault="00D90CF2" w:rsidP="00D90CF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F97CB4" w:rsidRDefault="00D90CF2" w:rsidP="00D90CF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Vereadora </w:t>
      </w:r>
      <w:r w:rsidR="00F97CB4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PL</w:t>
      </w:r>
    </w:p>
    <w:p w:rsidR="00F97CB4" w:rsidRDefault="00F97CB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BE54A8" w:rsidRDefault="00BE54A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BE54A8" w:rsidRDefault="00BE54A8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</w:p>
    <w:p w:rsidR="00AD47C8" w:rsidRDefault="0075092E" w:rsidP="005029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2A6E83BE">
            <wp:extent cx="2987040" cy="4495800"/>
            <wp:effectExtent l="0" t="0" r="381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449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E54A8">
        <w:rPr>
          <w:rFonts w:cs="Arial"/>
        </w:rPr>
        <w:t xml:space="preserve"> </w:t>
      </w:r>
      <w:bookmarkStart w:id="0" w:name="_GoBack"/>
      <w:bookmarkEnd w:id="0"/>
      <w:r>
        <w:rPr>
          <w:rFonts w:cs="Arial"/>
          <w:noProof/>
        </w:rPr>
        <w:drawing>
          <wp:inline distT="0" distB="0" distL="0" distR="0" wp14:anchorId="0AD02ACA">
            <wp:extent cx="2987040" cy="450342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450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47C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8BE" w:rsidRDefault="00AA68BE">
      <w:r>
        <w:separator/>
      </w:r>
    </w:p>
  </w:endnote>
  <w:endnote w:type="continuationSeparator" w:id="0">
    <w:p w:rsidR="00AA68BE" w:rsidRDefault="00AA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8BE" w:rsidRDefault="00AA68BE">
      <w:r>
        <w:separator/>
      </w:r>
    </w:p>
  </w:footnote>
  <w:footnote w:type="continuationSeparator" w:id="0">
    <w:p w:rsidR="00AA68BE" w:rsidRDefault="00AA6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B5B05">
      <w:rPr>
        <w:rFonts w:cs="Arial"/>
        <w:b/>
        <w:sz w:val="20"/>
        <w:szCs w:val="20"/>
        <w:u w:val="single"/>
      </w:rPr>
      <w:t>1</w:t>
    </w:r>
    <w:r w:rsidR="00B23105">
      <w:rPr>
        <w:rFonts w:cs="Arial"/>
        <w:b/>
        <w:sz w:val="20"/>
        <w:szCs w:val="20"/>
        <w:u w:val="single"/>
      </w:rPr>
      <w:t>3</w:t>
    </w:r>
    <w:r w:rsidR="00BE54A8">
      <w:rPr>
        <w:rFonts w:cs="Arial"/>
        <w:b/>
        <w:sz w:val="20"/>
        <w:szCs w:val="20"/>
        <w:u w:val="single"/>
      </w:rPr>
      <w:t>42/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509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5092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D44"/>
    <w:rsid w:val="00000EA8"/>
    <w:rsid w:val="00004884"/>
    <w:rsid w:val="00012789"/>
    <w:rsid w:val="00013B8F"/>
    <w:rsid w:val="0001702D"/>
    <w:rsid w:val="0002082B"/>
    <w:rsid w:val="00022CD8"/>
    <w:rsid w:val="00024FD3"/>
    <w:rsid w:val="000269AC"/>
    <w:rsid w:val="00034A23"/>
    <w:rsid w:val="00043B26"/>
    <w:rsid w:val="00045D0E"/>
    <w:rsid w:val="00047EFF"/>
    <w:rsid w:val="00056288"/>
    <w:rsid w:val="00063D85"/>
    <w:rsid w:val="0006434C"/>
    <w:rsid w:val="000644BB"/>
    <w:rsid w:val="00072812"/>
    <w:rsid w:val="00073E19"/>
    <w:rsid w:val="00074069"/>
    <w:rsid w:val="00074B26"/>
    <w:rsid w:val="0008341B"/>
    <w:rsid w:val="000866C7"/>
    <w:rsid w:val="00086F0A"/>
    <w:rsid w:val="000921C3"/>
    <w:rsid w:val="00094464"/>
    <w:rsid w:val="00094490"/>
    <w:rsid w:val="000958D5"/>
    <w:rsid w:val="000966AB"/>
    <w:rsid w:val="00097CAE"/>
    <w:rsid w:val="000A2B12"/>
    <w:rsid w:val="000A2C07"/>
    <w:rsid w:val="000A7631"/>
    <w:rsid w:val="000C3122"/>
    <w:rsid w:val="000C3A7C"/>
    <w:rsid w:val="000C5FD7"/>
    <w:rsid w:val="000C6511"/>
    <w:rsid w:val="000D5B1B"/>
    <w:rsid w:val="000E18E7"/>
    <w:rsid w:val="000E3BE0"/>
    <w:rsid w:val="000F0DFF"/>
    <w:rsid w:val="000F6251"/>
    <w:rsid w:val="00101DAF"/>
    <w:rsid w:val="00103135"/>
    <w:rsid w:val="00106091"/>
    <w:rsid w:val="00110D9C"/>
    <w:rsid w:val="0011135B"/>
    <w:rsid w:val="00113036"/>
    <w:rsid w:val="00115E63"/>
    <w:rsid w:val="001178C6"/>
    <w:rsid w:val="0012130B"/>
    <w:rsid w:val="001362A9"/>
    <w:rsid w:val="0014591F"/>
    <w:rsid w:val="00150EE2"/>
    <w:rsid w:val="00151762"/>
    <w:rsid w:val="001564C9"/>
    <w:rsid w:val="001614EC"/>
    <w:rsid w:val="00167A9F"/>
    <w:rsid w:val="00172E81"/>
    <w:rsid w:val="001731D8"/>
    <w:rsid w:val="00174232"/>
    <w:rsid w:val="0018069A"/>
    <w:rsid w:val="00181CD2"/>
    <w:rsid w:val="001840AD"/>
    <w:rsid w:val="001911FF"/>
    <w:rsid w:val="0019271B"/>
    <w:rsid w:val="001A09F2"/>
    <w:rsid w:val="001B0773"/>
    <w:rsid w:val="001B0EA1"/>
    <w:rsid w:val="001C3E9C"/>
    <w:rsid w:val="001C4E03"/>
    <w:rsid w:val="001C7A18"/>
    <w:rsid w:val="001E01CA"/>
    <w:rsid w:val="001F13C3"/>
    <w:rsid w:val="001F33CF"/>
    <w:rsid w:val="001F78DF"/>
    <w:rsid w:val="00204A6A"/>
    <w:rsid w:val="00204ED7"/>
    <w:rsid w:val="00212E2C"/>
    <w:rsid w:val="00230859"/>
    <w:rsid w:val="00231E06"/>
    <w:rsid w:val="00240B4D"/>
    <w:rsid w:val="002460CA"/>
    <w:rsid w:val="00252CEE"/>
    <w:rsid w:val="00253087"/>
    <w:rsid w:val="00253C82"/>
    <w:rsid w:val="002635F7"/>
    <w:rsid w:val="00270AC7"/>
    <w:rsid w:val="00272DA7"/>
    <w:rsid w:val="00273B04"/>
    <w:rsid w:val="0027551B"/>
    <w:rsid w:val="002913E2"/>
    <w:rsid w:val="0029179A"/>
    <w:rsid w:val="0029407C"/>
    <w:rsid w:val="002973CF"/>
    <w:rsid w:val="002A0655"/>
    <w:rsid w:val="002A3783"/>
    <w:rsid w:val="002A63FE"/>
    <w:rsid w:val="002A7434"/>
    <w:rsid w:val="002B16E4"/>
    <w:rsid w:val="002B173D"/>
    <w:rsid w:val="002B363B"/>
    <w:rsid w:val="002B3998"/>
    <w:rsid w:val="002B40CA"/>
    <w:rsid w:val="002B7CB2"/>
    <w:rsid w:val="002B7D7A"/>
    <w:rsid w:val="002C4B2B"/>
    <w:rsid w:val="002C5C70"/>
    <w:rsid w:val="002D079B"/>
    <w:rsid w:val="002D0BBD"/>
    <w:rsid w:val="002D21AC"/>
    <w:rsid w:val="002D24ED"/>
    <w:rsid w:val="002D3D9E"/>
    <w:rsid w:val="002D4D09"/>
    <w:rsid w:val="002E12C0"/>
    <w:rsid w:val="002E434B"/>
    <w:rsid w:val="002F02DB"/>
    <w:rsid w:val="0030168E"/>
    <w:rsid w:val="003060CD"/>
    <w:rsid w:val="003061BE"/>
    <w:rsid w:val="00317C1A"/>
    <w:rsid w:val="00323F0F"/>
    <w:rsid w:val="0032578D"/>
    <w:rsid w:val="003272A9"/>
    <w:rsid w:val="003302DA"/>
    <w:rsid w:val="00342C0A"/>
    <w:rsid w:val="00346E9F"/>
    <w:rsid w:val="003478A9"/>
    <w:rsid w:val="00347D5E"/>
    <w:rsid w:val="00350B92"/>
    <w:rsid w:val="003638CC"/>
    <w:rsid w:val="003768AF"/>
    <w:rsid w:val="003770FF"/>
    <w:rsid w:val="0037736A"/>
    <w:rsid w:val="00381797"/>
    <w:rsid w:val="003848C4"/>
    <w:rsid w:val="00385370"/>
    <w:rsid w:val="00397FF3"/>
    <w:rsid w:val="003A1AD8"/>
    <w:rsid w:val="003A77BE"/>
    <w:rsid w:val="003B0528"/>
    <w:rsid w:val="003B27BB"/>
    <w:rsid w:val="003D018A"/>
    <w:rsid w:val="003D6B3C"/>
    <w:rsid w:val="003E188F"/>
    <w:rsid w:val="003E2535"/>
    <w:rsid w:val="004017D1"/>
    <w:rsid w:val="0040242E"/>
    <w:rsid w:val="00405AE4"/>
    <w:rsid w:val="00405B75"/>
    <w:rsid w:val="004077F2"/>
    <w:rsid w:val="00410559"/>
    <w:rsid w:val="00412795"/>
    <w:rsid w:val="0042343C"/>
    <w:rsid w:val="0043369C"/>
    <w:rsid w:val="00435B72"/>
    <w:rsid w:val="0043610D"/>
    <w:rsid w:val="004463D7"/>
    <w:rsid w:val="004468D2"/>
    <w:rsid w:val="00451BDA"/>
    <w:rsid w:val="00452673"/>
    <w:rsid w:val="004546B7"/>
    <w:rsid w:val="0046044A"/>
    <w:rsid w:val="004612CB"/>
    <w:rsid w:val="004723F4"/>
    <w:rsid w:val="00476EA2"/>
    <w:rsid w:val="00484A85"/>
    <w:rsid w:val="00487D64"/>
    <w:rsid w:val="00491530"/>
    <w:rsid w:val="00493115"/>
    <w:rsid w:val="0049423C"/>
    <w:rsid w:val="004968D1"/>
    <w:rsid w:val="004B69C5"/>
    <w:rsid w:val="004C0E4F"/>
    <w:rsid w:val="004C0F6B"/>
    <w:rsid w:val="004C2C30"/>
    <w:rsid w:val="004C4A65"/>
    <w:rsid w:val="004C6832"/>
    <w:rsid w:val="004C6927"/>
    <w:rsid w:val="004C6C78"/>
    <w:rsid w:val="004D0FB0"/>
    <w:rsid w:val="004D32C5"/>
    <w:rsid w:val="004D3A9D"/>
    <w:rsid w:val="004D478D"/>
    <w:rsid w:val="004E06ED"/>
    <w:rsid w:val="004E0CBF"/>
    <w:rsid w:val="004E3124"/>
    <w:rsid w:val="004E314A"/>
    <w:rsid w:val="004E46DA"/>
    <w:rsid w:val="004E60A1"/>
    <w:rsid w:val="004E7242"/>
    <w:rsid w:val="004F39E9"/>
    <w:rsid w:val="004F3C1C"/>
    <w:rsid w:val="004F690D"/>
    <w:rsid w:val="004F6A11"/>
    <w:rsid w:val="005003AD"/>
    <w:rsid w:val="005029DB"/>
    <w:rsid w:val="00505357"/>
    <w:rsid w:val="00505FD8"/>
    <w:rsid w:val="005101CD"/>
    <w:rsid w:val="00510692"/>
    <w:rsid w:val="0051092E"/>
    <w:rsid w:val="00512D9D"/>
    <w:rsid w:val="0051367E"/>
    <w:rsid w:val="00524669"/>
    <w:rsid w:val="00533862"/>
    <w:rsid w:val="005348ED"/>
    <w:rsid w:val="00534DD9"/>
    <w:rsid w:val="00535B6F"/>
    <w:rsid w:val="00540B1F"/>
    <w:rsid w:val="00544223"/>
    <w:rsid w:val="00564368"/>
    <w:rsid w:val="00564775"/>
    <w:rsid w:val="00567891"/>
    <w:rsid w:val="00570D8A"/>
    <w:rsid w:val="005736A2"/>
    <w:rsid w:val="0058109A"/>
    <w:rsid w:val="005815EC"/>
    <w:rsid w:val="005846A3"/>
    <w:rsid w:val="00584E86"/>
    <w:rsid w:val="005868AE"/>
    <w:rsid w:val="005907F7"/>
    <w:rsid w:val="0059363C"/>
    <w:rsid w:val="005937EC"/>
    <w:rsid w:val="00595739"/>
    <w:rsid w:val="005965BD"/>
    <w:rsid w:val="005A01D0"/>
    <w:rsid w:val="005A03FA"/>
    <w:rsid w:val="005A2B48"/>
    <w:rsid w:val="005A2D4F"/>
    <w:rsid w:val="005B3D21"/>
    <w:rsid w:val="005B7C61"/>
    <w:rsid w:val="005B7F78"/>
    <w:rsid w:val="005C0081"/>
    <w:rsid w:val="005C3938"/>
    <w:rsid w:val="005C3AD6"/>
    <w:rsid w:val="005D093A"/>
    <w:rsid w:val="005D5519"/>
    <w:rsid w:val="005D58C4"/>
    <w:rsid w:val="005D5A5B"/>
    <w:rsid w:val="005D702D"/>
    <w:rsid w:val="005D79E7"/>
    <w:rsid w:val="005E138D"/>
    <w:rsid w:val="005E24D4"/>
    <w:rsid w:val="005E57E0"/>
    <w:rsid w:val="005F3FA7"/>
    <w:rsid w:val="005F6B6F"/>
    <w:rsid w:val="00602495"/>
    <w:rsid w:val="006041AC"/>
    <w:rsid w:val="006079BE"/>
    <w:rsid w:val="0061599A"/>
    <w:rsid w:val="00621F23"/>
    <w:rsid w:val="00624472"/>
    <w:rsid w:val="0062576D"/>
    <w:rsid w:val="00627527"/>
    <w:rsid w:val="00630874"/>
    <w:rsid w:val="006342A9"/>
    <w:rsid w:val="006426AE"/>
    <w:rsid w:val="00646550"/>
    <w:rsid w:val="006472DC"/>
    <w:rsid w:val="00651B00"/>
    <w:rsid w:val="00651D9D"/>
    <w:rsid w:val="00656DC7"/>
    <w:rsid w:val="00663984"/>
    <w:rsid w:val="00665F96"/>
    <w:rsid w:val="006661F3"/>
    <w:rsid w:val="0066682B"/>
    <w:rsid w:val="006716CD"/>
    <w:rsid w:val="00674860"/>
    <w:rsid w:val="00674F7D"/>
    <w:rsid w:val="00681021"/>
    <w:rsid w:val="006825CE"/>
    <w:rsid w:val="00682E6E"/>
    <w:rsid w:val="00683C56"/>
    <w:rsid w:val="00683CB8"/>
    <w:rsid w:val="0068402A"/>
    <w:rsid w:val="00690D1E"/>
    <w:rsid w:val="0069170F"/>
    <w:rsid w:val="00691975"/>
    <w:rsid w:val="00691CF5"/>
    <w:rsid w:val="0069312F"/>
    <w:rsid w:val="00697BB0"/>
    <w:rsid w:val="006A370D"/>
    <w:rsid w:val="006A6218"/>
    <w:rsid w:val="006A62FF"/>
    <w:rsid w:val="006A70CE"/>
    <w:rsid w:val="006B0B8E"/>
    <w:rsid w:val="006B322E"/>
    <w:rsid w:val="006B58A8"/>
    <w:rsid w:val="006B5B05"/>
    <w:rsid w:val="006C18A7"/>
    <w:rsid w:val="006C59BC"/>
    <w:rsid w:val="006C5E1D"/>
    <w:rsid w:val="006D65E7"/>
    <w:rsid w:val="006D6F7D"/>
    <w:rsid w:val="006E6581"/>
    <w:rsid w:val="006E7E66"/>
    <w:rsid w:val="006F05C4"/>
    <w:rsid w:val="006F21EE"/>
    <w:rsid w:val="006F4E64"/>
    <w:rsid w:val="006F7B0A"/>
    <w:rsid w:val="00700E6B"/>
    <w:rsid w:val="00715F74"/>
    <w:rsid w:val="00725205"/>
    <w:rsid w:val="00725E66"/>
    <w:rsid w:val="007274B8"/>
    <w:rsid w:val="00727CDB"/>
    <w:rsid w:val="0073062F"/>
    <w:rsid w:val="00730BE1"/>
    <w:rsid w:val="00731E14"/>
    <w:rsid w:val="0073407F"/>
    <w:rsid w:val="00740DF8"/>
    <w:rsid w:val="00743976"/>
    <w:rsid w:val="00743B4A"/>
    <w:rsid w:val="0075092E"/>
    <w:rsid w:val="00750BCF"/>
    <w:rsid w:val="00753B65"/>
    <w:rsid w:val="00757A7F"/>
    <w:rsid w:val="00760B49"/>
    <w:rsid w:val="00762894"/>
    <w:rsid w:val="00765ECD"/>
    <w:rsid w:val="00766C65"/>
    <w:rsid w:val="00770D1F"/>
    <w:rsid w:val="00770F33"/>
    <w:rsid w:val="00775A1B"/>
    <w:rsid w:val="00775C0C"/>
    <w:rsid w:val="00776C69"/>
    <w:rsid w:val="007838DC"/>
    <w:rsid w:val="007868B0"/>
    <w:rsid w:val="00790509"/>
    <w:rsid w:val="00790911"/>
    <w:rsid w:val="00796119"/>
    <w:rsid w:val="007A2045"/>
    <w:rsid w:val="007A46AE"/>
    <w:rsid w:val="007B1050"/>
    <w:rsid w:val="007C6A58"/>
    <w:rsid w:val="007D39FD"/>
    <w:rsid w:val="007E02AD"/>
    <w:rsid w:val="007E3F69"/>
    <w:rsid w:val="007E554D"/>
    <w:rsid w:val="007F1AC4"/>
    <w:rsid w:val="007F2A84"/>
    <w:rsid w:val="007F75CA"/>
    <w:rsid w:val="0080197E"/>
    <w:rsid w:val="00804F23"/>
    <w:rsid w:val="0080555F"/>
    <w:rsid w:val="008068CE"/>
    <w:rsid w:val="00810024"/>
    <w:rsid w:val="0081105D"/>
    <w:rsid w:val="00820C13"/>
    <w:rsid w:val="008224DB"/>
    <w:rsid w:val="008252F0"/>
    <w:rsid w:val="00832802"/>
    <w:rsid w:val="00833E7C"/>
    <w:rsid w:val="00840A48"/>
    <w:rsid w:val="008474F2"/>
    <w:rsid w:val="00851170"/>
    <w:rsid w:val="00861FD9"/>
    <w:rsid w:val="00863A26"/>
    <w:rsid w:val="00866262"/>
    <w:rsid w:val="00870972"/>
    <w:rsid w:val="00875790"/>
    <w:rsid w:val="00876EFD"/>
    <w:rsid w:val="00877B35"/>
    <w:rsid w:val="00877E50"/>
    <w:rsid w:val="00881A74"/>
    <w:rsid w:val="008909A4"/>
    <w:rsid w:val="00893AC9"/>
    <w:rsid w:val="008975B0"/>
    <w:rsid w:val="008A065F"/>
    <w:rsid w:val="008A0BA0"/>
    <w:rsid w:val="008A0EB2"/>
    <w:rsid w:val="008B4774"/>
    <w:rsid w:val="008C0D68"/>
    <w:rsid w:val="008C33AB"/>
    <w:rsid w:val="008C5CE2"/>
    <w:rsid w:val="008C72B7"/>
    <w:rsid w:val="008D13BD"/>
    <w:rsid w:val="008D1579"/>
    <w:rsid w:val="008D6593"/>
    <w:rsid w:val="008D76E4"/>
    <w:rsid w:val="008F1E6B"/>
    <w:rsid w:val="008F479B"/>
    <w:rsid w:val="008F7625"/>
    <w:rsid w:val="00902ECD"/>
    <w:rsid w:val="00903D56"/>
    <w:rsid w:val="00922964"/>
    <w:rsid w:val="00934101"/>
    <w:rsid w:val="00935CD4"/>
    <w:rsid w:val="009436BD"/>
    <w:rsid w:val="009579A2"/>
    <w:rsid w:val="009747F8"/>
    <w:rsid w:val="0097551A"/>
    <w:rsid w:val="009768E6"/>
    <w:rsid w:val="00977B11"/>
    <w:rsid w:val="00980AFC"/>
    <w:rsid w:val="00981D3C"/>
    <w:rsid w:val="00986132"/>
    <w:rsid w:val="00992502"/>
    <w:rsid w:val="00993F1D"/>
    <w:rsid w:val="009A2ABD"/>
    <w:rsid w:val="009A6FC5"/>
    <w:rsid w:val="009B207E"/>
    <w:rsid w:val="009B32F8"/>
    <w:rsid w:val="009C0A2D"/>
    <w:rsid w:val="009C3CCE"/>
    <w:rsid w:val="009C4BE4"/>
    <w:rsid w:val="009C4DEE"/>
    <w:rsid w:val="009C5C76"/>
    <w:rsid w:val="009C6F58"/>
    <w:rsid w:val="009D0F6E"/>
    <w:rsid w:val="009D50D4"/>
    <w:rsid w:val="009D512F"/>
    <w:rsid w:val="009D6698"/>
    <w:rsid w:val="009E1F05"/>
    <w:rsid w:val="009E2101"/>
    <w:rsid w:val="009E53A8"/>
    <w:rsid w:val="009E594E"/>
    <w:rsid w:val="009E6096"/>
    <w:rsid w:val="009E6B3F"/>
    <w:rsid w:val="009F376D"/>
    <w:rsid w:val="009F6372"/>
    <w:rsid w:val="00A00D0C"/>
    <w:rsid w:val="00A0463C"/>
    <w:rsid w:val="00A0655B"/>
    <w:rsid w:val="00A06B1F"/>
    <w:rsid w:val="00A11F34"/>
    <w:rsid w:val="00A21A8C"/>
    <w:rsid w:val="00A23684"/>
    <w:rsid w:val="00A25459"/>
    <w:rsid w:val="00A26FAA"/>
    <w:rsid w:val="00A27BBB"/>
    <w:rsid w:val="00A30233"/>
    <w:rsid w:val="00A3081A"/>
    <w:rsid w:val="00A349F1"/>
    <w:rsid w:val="00A46B01"/>
    <w:rsid w:val="00A55D00"/>
    <w:rsid w:val="00A614BF"/>
    <w:rsid w:val="00A63472"/>
    <w:rsid w:val="00A66255"/>
    <w:rsid w:val="00A74511"/>
    <w:rsid w:val="00A753E8"/>
    <w:rsid w:val="00A814C8"/>
    <w:rsid w:val="00A81E3D"/>
    <w:rsid w:val="00A844CE"/>
    <w:rsid w:val="00A87598"/>
    <w:rsid w:val="00A92CB9"/>
    <w:rsid w:val="00AA1CC4"/>
    <w:rsid w:val="00AA2DD6"/>
    <w:rsid w:val="00AA68BE"/>
    <w:rsid w:val="00AA6FC7"/>
    <w:rsid w:val="00AB4873"/>
    <w:rsid w:val="00AC24F9"/>
    <w:rsid w:val="00AC712C"/>
    <w:rsid w:val="00AC7143"/>
    <w:rsid w:val="00AD3733"/>
    <w:rsid w:val="00AD47C8"/>
    <w:rsid w:val="00AD5A22"/>
    <w:rsid w:val="00AD5CF7"/>
    <w:rsid w:val="00AD6B47"/>
    <w:rsid w:val="00AE120D"/>
    <w:rsid w:val="00AE447C"/>
    <w:rsid w:val="00AE5578"/>
    <w:rsid w:val="00AF4B90"/>
    <w:rsid w:val="00B06B4B"/>
    <w:rsid w:val="00B10E9F"/>
    <w:rsid w:val="00B210CD"/>
    <w:rsid w:val="00B217B8"/>
    <w:rsid w:val="00B23105"/>
    <w:rsid w:val="00B30EF9"/>
    <w:rsid w:val="00B33DD3"/>
    <w:rsid w:val="00B34959"/>
    <w:rsid w:val="00B36FD3"/>
    <w:rsid w:val="00B405A3"/>
    <w:rsid w:val="00B5265F"/>
    <w:rsid w:val="00B55A52"/>
    <w:rsid w:val="00B57E0F"/>
    <w:rsid w:val="00B61A71"/>
    <w:rsid w:val="00B67EB4"/>
    <w:rsid w:val="00B71CFA"/>
    <w:rsid w:val="00B72EEE"/>
    <w:rsid w:val="00B73EE5"/>
    <w:rsid w:val="00B75CEF"/>
    <w:rsid w:val="00B7721D"/>
    <w:rsid w:val="00B8293E"/>
    <w:rsid w:val="00BA1565"/>
    <w:rsid w:val="00BA18C3"/>
    <w:rsid w:val="00BB1A6F"/>
    <w:rsid w:val="00BB3F3E"/>
    <w:rsid w:val="00BB6253"/>
    <w:rsid w:val="00BC123C"/>
    <w:rsid w:val="00BC44DF"/>
    <w:rsid w:val="00BC58F1"/>
    <w:rsid w:val="00BD1F36"/>
    <w:rsid w:val="00BD34B9"/>
    <w:rsid w:val="00BD3C47"/>
    <w:rsid w:val="00BE1B39"/>
    <w:rsid w:val="00BE2B2F"/>
    <w:rsid w:val="00BE54A8"/>
    <w:rsid w:val="00BF134D"/>
    <w:rsid w:val="00BF4538"/>
    <w:rsid w:val="00BF791A"/>
    <w:rsid w:val="00C01573"/>
    <w:rsid w:val="00C06926"/>
    <w:rsid w:val="00C06BEA"/>
    <w:rsid w:val="00C076A8"/>
    <w:rsid w:val="00C109BC"/>
    <w:rsid w:val="00C10DC3"/>
    <w:rsid w:val="00C15545"/>
    <w:rsid w:val="00C25C31"/>
    <w:rsid w:val="00C31BE9"/>
    <w:rsid w:val="00C33777"/>
    <w:rsid w:val="00C36E68"/>
    <w:rsid w:val="00C379C9"/>
    <w:rsid w:val="00C42806"/>
    <w:rsid w:val="00C44D39"/>
    <w:rsid w:val="00C45509"/>
    <w:rsid w:val="00C50B50"/>
    <w:rsid w:val="00C53D02"/>
    <w:rsid w:val="00C55034"/>
    <w:rsid w:val="00C55F94"/>
    <w:rsid w:val="00C618F0"/>
    <w:rsid w:val="00C7080A"/>
    <w:rsid w:val="00C7096C"/>
    <w:rsid w:val="00C70AFC"/>
    <w:rsid w:val="00C713A2"/>
    <w:rsid w:val="00C72C65"/>
    <w:rsid w:val="00C76263"/>
    <w:rsid w:val="00C82208"/>
    <w:rsid w:val="00C82F72"/>
    <w:rsid w:val="00C87211"/>
    <w:rsid w:val="00C91C70"/>
    <w:rsid w:val="00C94949"/>
    <w:rsid w:val="00C960F8"/>
    <w:rsid w:val="00CA759E"/>
    <w:rsid w:val="00CB1396"/>
    <w:rsid w:val="00CB2BAB"/>
    <w:rsid w:val="00CB45A8"/>
    <w:rsid w:val="00CC3D17"/>
    <w:rsid w:val="00CC5438"/>
    <w:rsid w:val="00CD06BD"/>
    <w:rsid w:val="00CD3876"/>
    <w:rsid w:val="00CD447B"/>
    <w:rsid w:val="00CD65E0"/>
    <w:rsid w:val="00CE2FCD"/>
    <w:rsid w:val="00CE750E"/>
    <w:rsid w:val="00CF31DE"/>
    <w:rsid w:val="00CF7AF7"/>
    <w:rsid w:val="00D02CDE"/>
    <w:rsid w:val="00D06B59"/>
    <w:rsid w:val="00D14EB1"/>
    <w:rsid w:val="00D16CA1"/>
    <w:rsid w:val="00D2072E"/>
    <w:rsid w:val="00D214B1"/>
    <w:rsid w:val="00D233C7"/>
    <w:rsid w:val="00D237DC"/>
    <w:rsid w:val="00D2790F"/>
    <w:rsid w:val="00D32265"/>
    <w:rsid w:val="00D33918"/>
    <w:rsid w:val="00D45AFE"/>
    <w:rsid w:val="00D507D5"/>
    <w:rsid w:val="00D5430F"/>
    <w:rsid w:val="00D564F1"/>
    <w:rsid w:val="00D627F3"/>
    <w:rsid w:val="00D63DB5"/>
    <w:rsid w:val="00D64A2A"/>
    <w:rsid w:val="00D66B3F"/>
    <w:rsid w:val="00D704F0"/>
    <w:rsid w:val="00D71E3D"/>
    <w:rsid w:val="00D73115"/>
    <w:rsid w:val="00D8365B"/>
    <w:rsid w:val="00D85A8E"/>
    <w:rsid w:val="00D90CF2"/>
    <w:rsid w:val="00DA5509"/>
    <w:rsid w:val="00DB23E5"/>
    <w:rsid w:val="00DB48F6"/>
    <w:rsid w:val="00DC5ECD"/>
    <w:rsid w:val="00DC7EEB"/>
    <w:rsid w:val="00DD024E"/>
    <w:rsid w:val="00DD0EEE"/>
    <w:rsid w:val="00DD5C1F"/>
    <w:rsid w:val="00DD6483"/>
    <w:rsid w:val="00DD758E"/>
    <w:rsid w:val="00DD7D6D"/>
    <w:rsid w:val="00DE1B53"/>
    <w:rsid w:val="00DE3584"/>
    <w:rsid w:val="00DE50DD"/>
    <w:rsid w:val="00DF118B"/>
    <w:rsid w:val="00DF28DE"/>
    <w:rsid w:val="00E0249F"/>
    <w:rsid w:val="00E05DBB"/>
    <w:rsid w:val="00E061C6"/>
    <w:rsid w:val="00E06755"/>
    <w:rsid w:val="00E06E06"/>
    <w:rsid w:val="00E07978"/>
    <w:rsid w:val="00E10670"/>
    <w:rsid w:val="00E11F92"/>
    <w:rsid w:val="00E12BC6"/>
    <w:rsid w:val="00E14F37"/>
    <w:rsid w:val="00E15B12"/>
    <w:rsid w:val="00E160F1"/>
    <w:rsid w:val="00E179F4"/>
    <w:rsid w:val="00E21B52"/>
    <w:rsid w:val="00E231D8"/>
    <w:rsid w:val="00E271E1"/>
    <w:rsid w:val="00E3022D"/>
    <w:rsid w:val="00E327BC"/>
    <w:rsid w:val="00E3505E"/>
    <w:rsid w:val="00E40092"/>
    <w:rsid w:val="00E51448"/>
    <w:rsid w:val="00E56F4F"/>
    <w:rsid w:val="00E611B5"/>
    <w:rsid w:val="00E618E4"/>
    <w:rsid w:val="00E66CFD"/>
    <w:rsid w:val="00E721EC"/>
    <w:rsid w:val="00E7311B"/>
    <w:rsid w:val="00E7547E"/>
    <w:rsid w:val="00E7789A"/>
    <w:rsid w:val="00E81807"/>
    <w:rsid w:val="00E83EE3"/>
    <w:rsid w:val="00E86C30"/>
    <w:rsid w:val="00E87650"/>
    <w:rsid w:val="00E90791"/>
    <w:rsid w:val="00E90C30"/>
    <w:rsid w:val="00E93E30"/>
    <w:rsid w:val="00E95AD8"/>
    <w:rsid w:val="00EA75F0"/>
    <w:rsid w:val="00EB04D6"/>
    <w:rsid w:val="00EB7CAE"/>
    <w:rsid w:val="00EC301D"/>
    <w:rsid w:val="00EC4CB4"/>
    <w:rsid w:val="00ED0429"/>
    <w:rsid w:val="00ED2065"/>
    <w:rsid w:val="00ED3C5B"/>
    <w:rsid w:val="00ED4D34"/>
    <w:rsid w:val="00ED77A7"/>
    <w:rsid w:val="00EE10FD"/>
    <w:rsid w:val="00EE3D6F"/>
    <w:rsid w:val="00EF2EA9"/>
    <w:rsid w:val="00EF5BBC"/>
    <w:rsid w:val="00EF7A9D"/>
    <w:rsid w:val="00F16F74"/>
    <w:rsid w:val="00F21885"/>
    <w:rsid w:val="00F22FC9"/>
    <w:rsid w:val="00F245BA"/>
    <w:rsid w:val="00F2501F"/>
    <w:rsid w:val="00F27895"/>
    <w:rsid w:val="00F32558"/>
    <w:rsid w:val="00F35A75"/>
    <w:rsid w:val="00F36D57"/>
    <w:rsid w:val="00F420E5"/>
    <w:rsid w:val="00F46942"/>
    <w:rsid w:val="00F5150F"/>
    <w:rsid w:val="00F51D1A"/>
    <w:rsid w:val="00F52FC3"/>
    <w:rsid w:val="00F55AC2"/>
    <w:rsid w:val="00F56E4D"/>
    <w:rsid w:val="00F6157B"/>
    <w:rsid w:val="00F65C85"/>
    <w:rsid w:val="00F67581"/>
    <w:rsid w:val="00F722F4"/>
    <w:rsid w:val="00F73DA3"/>
    <w:rsid w:val="00F83B7F"/>
    <w:rsid w:val="00F84EC1"/>
    <w:rsid w:val="00F858EE"/>
    <w:rsid w:val="00F95E9E"/>
    <w:rsid w:val="00F97CB4"/>
    <w:rsid w:val="00F97E1F"/>
    <w:rsid w:val="00FA282F"/>
    <w:rsid w:val="00FA3CFC"/>
    <w:rsid w:val="00FA3D9B"/>
    <w:rsid w:val="00FA4145"/>
    <w:rsid w:val="00FB00FA"/>
    <w:rsid w:val="00FB1187"/>
    <w:rsid w:val="00FC1C13"/>
    <w:rsid w:val="00FC1DB5"/>
    <w:rsid w:val="00FC3ED3"/>
    <w:rsid w:val="00FD0AD6"/>
    <w:rsid w:val="00FD0F01"/>
    <w:rsid w:val="00FD246B"/>
    <w:rsid w:val="00FD65E6"/>
    <w:rsid w:val="00FE1DAA"/>
    <w:rsid w:val="00FE28F8"/>
    <w:rsid w:val="00FE3B6B"/>
    <w:rsid w:val="00FE47CA"/>
    <w:rsid w:val="00FE770C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8C25-80A3-4C51-81D4-0781CF7E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6</TotalTime>
  <Pages>2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2021-05-11T14:01:00Z</cp:lastPrinted>
  <dcterms:created xsi:type="dcterms:W3CDTF">2021-05-17T18:04:00Z</dcterms:created>
  <dcterms:modified xsi:type="dcterms:W3CDTF">2021-05-17T18:10:00Z</dcterms:modified>
</cp:coreProperties>
</file>